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tbl>
      <w:tblPr>
        <w:tblpPr w:leftFromText="180" w:rightFromText="180" w:vertAnchor="text" w:horzAnchor="page" w:tblpX="1018" w:tblpY="206"/>
        <w:tblW w:w="0" w:type="auto"/>
        <w:tblLayout w:type="fixed"/>
        <w:tblLook w:val="0000"/>
      </w:tblPr>
      <w:tblGrid>
        <w:gridCol w:w="2754"/>
        <w:gridCol w:w="2754"/>
      </w:tblGrid>
      <w:tr w:rsidR="00962077" w:rsidRPr="0070725C">
        <w:trPr>
          <w:trHeight w:val="990"/>
        </w:trPr>
        <w:tc>
          <w:tcPr>
            <w:tcW w:w="5508" w:type="dxa"/>
            <w:gridSpan w:val="2"/>
          </w:tcPr>
          <w:p w:rsidR="00962077" w:rsidRPr="0070725C" w:rsidRDefault="00962077" w:rsidP="00EC0878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 </w:t>
            </w:r>
            <w:r>
              <w:rPr>
                <w:b/>
                <w:bCs/>
                <w:sz w:val="26"/>
                <w:szCs w:val="26"/>
                <w:lang w:eastAsia="ar-SA"/>
              </w:rPr>
              <w:t>Администрация</w:t>
            </w: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eastAsia="ar-SA"/>
              </w:rPr>
              <w:t>Набережного сельского поселения Ромодановского</w:t>
            </w: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</w:t>
            </w:r>
          </w:p>
          <w:p w:rsidR="00962077" w:rsidRPr="0070725C" w:rsidRDefault="00962077" w:rsidP="00EC0878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 муниципального района</w:t>
            </w:r>
          </w:p>
          <w:p w:rsidR="00962077" w:rsidRPr="0070725C" w:rsidRDefault="00962077" w:rsidP="00EC0878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Республики Мордовия </w:t>
            </w:r>
          </w:p>
          <w:p w:rsidR="00962077" w:rsidRPr="0070725C" w:rsidRDefault="00962077" w:rsidP="00EC0878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962077" w:rsidRPr="0070725C">
        <w:trPr>
          <w:trHeight w:val="1265"/>
        </w:trPr>
        <w:tc>
          <w:tcPr>
            <w:tcW w:w="2754" w:type="dxa"/>
          </w:tcPr>
          <w:p w:rsidR="00962077" w:rsidRPr="0080640A" w:rsidRDefault="0096207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Мордовия Республикань </w:t>
            </w:r>
            <w:r>
              <w:rPr>
                <w:lang w:eastAsia="ar-SA"/>
              </w:rPr>
              <w:t>Ромодановск</w:t>
            </w:r>
            <w:r w:rsidRPr="0080640A">
              <w:rPr>
                <w:lang w:eastAsia="ar-SA"/>
              </w:rPr>
              <w:t xml:space="preserve">яй муниципальнай </w:t>
            </w:r>
          </w:p>
          <w:p w:rsidR="00962077" w:rsidRPr="0080640A" w:rsidRDefault="0096207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райононь </w:t>
            </w:r>
          </w:p>
          <w:p w:rsidR="00962077" w:rsidRPr="0080640A" w:rsidRDefault="0096207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>оцюнясь</w:t>
            </w:r>
          </w:p>
        </w:tc>
        <w:tc>
          <w:tcPr>
            <w:tcW w:w="2754" w:type="dxa"/>
            <w:tcBorders>
              <w:left w:val="single" w:sz="4" w:space="0" w:color="000000"/>
            </w:tcBorders>
          </w:tcPr>
          <w:p w:rsidR="00962077" w:rsidRPr="0080640A" w:rsidRDefault="0096207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Мордовия Республикань </w:t>
            </w:r>
            <w:r>
              <w:rPr>
                <w:lang w:eastAsia="ar-SA"/>
              </w:rPr>
              <w:t>Ромодановской</w:t>
            </w:r>
            <w:r w:rsidRPr="0080640A">
              <w:rPr>
                <w:lang w:eastAsia="ar-SA"/>
              </w:rPr>
              <w:t xml:space="preserve"> муниципальной </w:t>
            </w:r>
          </w:p>
          <w:p w:rsidR="00962077" w:rsidRPr="0080640A" w:rsidRDefault="0096207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райононь </w:t>
            </w:r>
          </w:p>
          <w:p w:rsidR="00962077" w:rsidRPr="0080640A" w:rsidRDefault="0096207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>прявтось</w:t>
            </w:r>
          </w:p>
        </w:tc>
      </w:tr>
      <w:tr w:rsidR="00962077" w:rsidRPr="0070725C">
        <w:trPr>
          <w:trHeight w:val="2124"/>
        </w:trPr>
        <w:tc>
          <w:tcPr>
            <w:tcW w:w="5508" w:type="dxa"/>
            <w:gridSpan w:val="2"/>
          </w:tcPr>
          <w:p w:rsidR="00962077" w:rsidRDefault="0096207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</w:p>
          <w:p w:rsidR="00962077" w:rsidRPr="0070725C" w:rsidRDefault="0096207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Южная ул.</w:t>
            </w:r>
            <w:r w:rsidRPr="0070725C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 д.13</w:t>
            </w:r>
            <w:r w:rsidRPr="0070725C">
              <w:rPr>
                <w:lang w:eastAsia="ar-SA"/>
              </w:rPr>
              <w:t xml:space="preserve"> пос. </w:t>
            </w:r>
            <w:r>
              <w:rPr>
                <w:lang w:eastAsia="ar-SA"/>
              </w:rPr>
              <w:t>Ромодановский Махоркосовхоз</w:t>
            </w:r>
            <w:r w:rsidRPr="0070725C">
              <w:rPr>
                <w:lang w:eastAsia="ar-SA"/>
              </w:rPr>
              <w:t xml:space="preserve">, </w:t>
            </w:r>
            <w:r>
              <w:rPr>
                <w:lang w:eastAsia="ar-SA"/>
              </w:rPr>
              <w:t>Ромодановский</w:t>
            </w:r>
            <w:r w:rsidRPr="0070725C">
              <w:rPr>
                <w:lang w:eastAsia="ar-SA"/>
              </w:rPr>
              <w:t xml:space="preserve"> район, Республика Мордовия, 431</w:t>
            </w:r>
            <w:r>
              <w:rPr>
                <w:lang w:eastAsia="ar-SA"/>
              </w:rPr>
              <w:t>622</w:t>
            </w:r>
          </w:p>
          <w:p w:rsidR="00962077" w:rsidRPr="0070725C" w:rsidRDefault="00962077" w:rsidP="00EC0878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eastAsia="ar-SA"/>
              </w:rPr>
              <w:t>Тел</w:t>
            </w:r>
            <w:r>
              <w:rPr>
                <w:lang w:eastAsia="ar-SA"/>
              </w:rPr>
              <w:t>.</w:t>
            </w:r>
            <w:r w:rsidRPr="0070725C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8 </w:t>
            </w:r>
            <w:r w:rsidRPr="0070725C">
              <w:rPr>
                <w:lang w:eastAsia="ar-SA"/>
              </w:rPr>
              <w:t>(834-</w:t>
            </w:r>
            <w:r>
              <w:rPr>
                <w:lang w:eastAsia="ar-SA"/>
              </w:rPr>
              <w:t>3</w:t>
            </w:r>
            <w:r w:rsidRPr="0070725C">
              <w:rPr>
                <w:lang w:eastAsia="ar-SA"/>
              </w:rPr>
              <w:t>8) 2-</w:t>
            </w:r>
            <w:r>
              <w:rPr>
                <w:lang w:eastAsia="ar-SA"/>
              </w:rPr>
              <w:t>65</w:t>
            </w:r>
            <w:r w:rsidRPr="0070725C">
              <w:rPr>
                <w:lang w:eastAsia="ar-SA"/>
              </w:rPr>
              <w:t>-</w:t>
            </w:r>
            <w:r>
              <w:rPr>
                <w:lang w:eastAsia="ar-SA"/>
              </w:rPr>
              <w:t xml:space="preserve">35 </w:t>
            </w:r>
          </w:p>
          <w:p w:rsidR="00962077" w:rsidRPr="0070725C" w:rsidRDefault="00962077" w:rsidP="00EC0878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val="en-US" w:eastAsia="ar-SA"/>
              </w:rPr>
              <w:t>E</w:t>
            </w:r>
            <w:r w:rsidRPr="0070725C">
              <w:rPr>
                <w:lang w:eastAsia="ar-SA"/>
              </w:rPr>
              <w:t>-</w:t>
            </w:r>
            <w:r w:rsidRPr="0070725C">
              <w:rPr>
                <w:lang w:val="en-US" w:eastAsia="ar-SA"/>
              </w:rPr>
              <w:t>mail</w:t>
            </w:r>
            <w:r w:rsidRPr="0070725C">
              <w:rPr>
                <w:lang w:eastAsia="ar-SA"/>
              </w:rPr>
              <w:t xml:space="preserve">: </w:t>
            </w:r>
            <w:r>
              <w:rPr>
                <w:lang w:val="en-US" w:eastAsia="ar-SA"/>
              </w:rPr>
              <w:t>adm</w:t>
            </w:r>
            <w:r w:rsidRPr="00B50962">
              <w:rPr>
                <w:lang w:eastAsia="ar-SA"/>
              </w:rPr>
              <w:t>-</w:t>
            </w:r>
            <w:r>
              <w:rPr>
                <w:lang w:val="en-US" w:eastAsia="ar-SA"/>
              </w:rPr>
              <w:t>nabereznii</w:t>
            </w:r>
            <w:r w:rsidRPr="0070725C">
              <w:rPr>
                <w:lang w:eastAsia="ar-SA"/>
              </w:rPr>
              <w:t>@</w:t>
            </w:r>
            <w:r w:rsidRPr="0070725C">
              <w:rPr>
                <w:lang w:val="en-US" w:eastAsia="ar-SA"/>
              </w:rPr>
              <w:t>mail</w:t>
            </w:r>
            <w:r w:rsidRPr="0070725C">
              <w:rPr>
                <w:lang w:eastAsia="ar-SA"/>
              </w:rPr>
              <w:t>.</w:t>
            </w:r>
            <w:r w:rsidRPr="0070725C">
              <w:rPr>
                <w:lang w:val="en-US" w:eastAsia="ar-SA"/>
              </w:rPr>
              <w:t>ru</w:t>
            </w:r>
          </w:p>
          <w:p w:rsidR="00962077" w:rsidRPr="00CD291B" w:rsidRDefault="00962077" w:rsidP="00EC0878">
            <w:pPr>
              <w:suppressAutoHyphens/>
              <w:jc w:val="center"/>
              <w:rPr>
                <w:lang w:val="en-US" w:eastAsia="ar-SA"/>
              </w:rPr>
            </w:pPr>
            <w:r w:rsidRPr="0070725C">
              <w:rPr>
                <w:lang w:eastAsia="ar-SA"/>
              </w:rPr>
              <w:t xml:space="preserve">ОКПО </w:t>
            </w:r>
            <w:r>
              <w:rPr>
                <w:lang w:val="en-US" w:eastAsia="ar-SA"/>
              </w:rPr>
              <w:t>12930610</w:t>
            </w:r>
            <w:r w:rsidRPr="0070725C">
              <w:rPr>
                <w:lang w:eastAsia="ar-SA"/>
              </w:rPr>
              <w:t xml:space="preserve">, ОГРН </w:t>
            </w:r>
            <w:r>
              <w:rPr>
                <w:lang w:val="en-US" w:eastAsia="ar-SA"/>
              </w:rPr>
              <w:t>1021300711079</w:t>
            </w:r>
          </w:p>
          <w:p w:rsidR="00962077" w:rsidRPr="00CD291B" w:rsidRDefault="00962077" w:rsidP="00EC0878">
            <w:pPr>
              <w:suppressAutoHyphens/>
              <w:jc w:val="center"/>
              <w:rPr>
                <w:lang w:val="en-US" w:eastAsia="ar-SA"/>
              </w:rPr>
            </w:pPr>
            <w:r w:rsidRPr="0070725C">
              <w:rPr>
                <w:lang w:eastAsia="ar-SA"/>
              </w:rPr>
              <w:t xml:space="preserve">ИНН/КПП </w:t>
            </w:r>
            <w:r>
              <w:rPr>
                <w:lang w:val="en-US" w:eastAsia="ar-SA"/>
              </w:rPr>
              <w:t>1316101060</w:t>
            </w:r>
            <w:r w:rsidRPr="0070725C">
              <w:rPr>
                <w:lang w:eastAsia="ar-SA"/>
              </w:rPr>
              <w:t>/</w:t>
            </w:r>
            <w:r>
              <w:rPr>
                <w:lang w:val="en-US" w:eastAsia="ar-SA"/>
              </w:rPr>
              <w:t>131601001</w:t>
            </w:r>
          </w:p>
          <w:p w:rsidR="00962077" w:rsidRDefault="00962077" w:rsidP="00EC087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  <w:p w:rsidR="00962077" w:rsidRPr="0070725C" w:rsidRDefault="00962077" w:rsidP="00EC087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0725C">
              <w:rPr>
                <w:sz w:val="26"/>
                <w:szCs w:val="26"/>
                <w:lang w:eastAsia="ar-SA"/>
              </w:rPr>
              <w:t>__________________ № __________________</w:t>
            </w:r>
          </w:p>
          <w:p w:rsidR="00962077" w:rsidRPr="0070725C" w:rsidRDefault="00962077" w:rsidP="00EC087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0725C">
              <w:rPr>
                <w:sz w:val="26"/>
                <w:szCs w:val="26"/>
                <w:lang w:eastAsia="ar-SA"/>
              </w:rPr>
              <w:t>На № _______</w:t>
            </w:r>
            <w:r>
              <w:rPr>
                <w:sz w:val="26"/>
                <w:szCs w:val="26"/>
                <w:lang w:eastAsia="ar-SA"/>
              </w:rPr>
              <w:t>_</w:t>
            </w:r>
            <w:r w:rsidRPr="0070725C">
              <w:rPr>
                <w:sz w:val="26"/>
                <w:szCs w:val="26"/>
                <w:lang w:eastAsia="ar-SA"/>
              </w:rPr>
              <w:t>_____ от __________________</w:t>
            </w:r>
          </w:p>
        </w:tc>
      </w:tr>
    </w:tbl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Pr="00AC0964" w:rsidRDefault="0096207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 w:rsidRPr="00AC0964">
        <w:rPr>
          <w:b/>
          <w:bCs/>
          <w:sz w:val="28"/>
          <w:szCs w:val="28"/>
        </w:rPr>
        <w:t>Начальнику</w:t>
      </w:r>
    </w:p>
    <w:p w:rsidR="00962077" w:rsidRPr="00AC0964" w:rsidRDefault="0096207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Управления Министерства </w:t>
      </w:r>
      <w:r w:rsidRPr="00AC0964">
        <w:rPr>
          <w:b/>
          <w:bCs/>
          <w:sz w:val="28"/>
          <w:szCs w:val="28"/>
        </w:rPr>
        <w:t>юстиции</w:t>
      </w:r>
    </w:p>
    <w:p w:rsidR="00962077" w:rsidRPr="00AC0964" w:rsidRDefault="0096207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 w:rsidRPr="00AC0964">
        <w:rPr>
          <w:b/>
          <w:bCs/>
          <w:sz w:val="28"/>
          <w:szCs w:val="28"/>
        </w:rPr>
        <w:t>Российской Федерации</w:t>
      </w:r>
    </w:p>
    <w:p w:rsidR="00962077" w:rsidRPr="00AC0964" w:rsidRDefault="0096207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AC0964">
        <w:rPr>
          <w:b/>
          <w:bCs/>
          <w:sz w:val="28"/>
          <w:szCs w:val="28"/>
        </w:rPr>
        <w:t>о Республике Мордовия</w:t>
      </w:r>
    </w:p>
    <w:p w:rsidR="00962077" w:rsidRPr="00AC0964" w:rsidRDefault="0096207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Якуниной</w:t>
      </w:r>
      <w:r w:rsidRPr="00AC09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Pr="00AC096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И</w:t>
      </w:r>
      <w:r w:rsidRPr="00AC0964">
        <w:rPr>
          <w:b/>
          <w:bCs/>
          <w:sz w:val="28"/>
          <w:szCs w:val="28"/>
        </w:rPr>
        <w:t>.</w:t>
      </w: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962077" w:rsidRDefault="00962077" w:rsidP="00C27EC0">
      <w:pPr>
        <w:spacing w:line="276" w:lineRule="auto"/>
        <w:ind w:firstLine="708"/>
        <w:jc w:val="both"/>
        <w:rPr>
          <w:sz w:val="28"/>
          <w:szCs w:val="28"/>
        </w:rPr>
      </w:pPr>
    </w:p>
    <w:p w:rsidR="00962077" w:rsidRDefault="00962077" w:rsidP="00C27EC0">
      <w:pPr>
        <w:spacing w:line="276" w:lineRule="auto"/>
        <w:ind w:firstLine="708"/>
        <w:jc w:val="both"/>
        <w:rPr>
          <w:sz w:val="28"/>
          <w:szCs w:val="28"/>
        </w:rPr>
      </w:pPr>
    </w:p>
    <w:p w:rsidR="00962077" w:rsidRDefault="00962077" w:rsidP="00C27EC0">
      <w:pPr>
        <w:spacing w:line="276" w:lineRule="auto"/>
        <w:ind w:firstLine="708"/>
        <w:jc w:val="both"/>
        <w:rPr>
          <w:sz w:val="28"/>
          <w:szCs w:val="28"/>
        </w:rPr>
      </w:pPr>
    </w:p>
    <w:p w:rsidR="00962077" w:rsidRPr="00BF6C41" w:rsidRDefault="00962077" w:rsidP="00C27EC0">
      <w:pPr>
        <w:spacing w:line="276" w:lineRule="auto"/>
        <w:ind w:firstLine="708"/>
        <w:jc w:val="both"/>
        <w:rPr>
          <w:sz w:val="28"/>
          <w:szCs w:val="28"/>
        </w:rPr>
      </w:pPr>
      <w:r w:rsidRPr="00A47019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с</w:t>
      </w:r>
      <w:r w:rsidRPr="00D14919">
        <w:rPr>
          <w:sz w:val="28"/>
          <w:szCs w:val="28"/>
        </w:rPr>
        <w:t>ообщаю,</w:t>
      </w:r>
      <w:r>
        <w:rPr>
          <w:sz w:val="28"/>
          <w:szCs w:val="28"/>
        </w:rPr>
        <w:t xml:space="preserve"> что решение Совета депутатов № 1 от 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>.201</w:t>
      </w:r>
      <w:r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 xml:space="preserve"> г. «</w:t>
      </w:r>
      <w:r w:rsidRPr="0097341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принятии Устава Набережного сельского поселения» опубликовано в газете «ЖИЗНЬ» Набережного сельского поселения Ромодановского муниципального района» </w:t>
      </w:r>
      <w:r w:rsidRPr="00D14919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8411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2018 года № 4.    </w:t>
      </w:r>
    </w:p>
    <w:p w:rsidR="00962077" w:rsidRDefault="00962077" w:rsidP="00F25BB3">
      <w:pPr>
        <w:jc w:val="both"/>
        <w:rPr>
          <w:b/>
          <w:bCs/>
          <w:sz w:val="28"/>
          <w:szCs w:val="28"/>
        </w:rPr>
      </w:pPr>
    </w:p>
    <w:p w:rsidR="00962077" w:rsidRDefault="00962077" w:rsidP="00F25BB3">
      <w:pPr>
        <w:jc w:val="both"/>
        <w:rPr>
          <w:b/>
          <w:bCs/>
          <w:sz w:val="28"/>
          <w:szCs w:val="28"/>
        </w:rPr>
      </w:pPr>
    </w:p>
    <w:p w:rsidR="00962077" w:rsidRDefault="00962077" w:rsidP="00F25BB3">
      <w:pPr>
        <w:jc w:val="both"/>
        <w:rPr>
          <w:b/>
          <w:bCs/>
          <w:sz w:val="28"/>
          <w:szCs w:val="28"/>
        </w:rPr>
      </w:pPr>
    </w:p>
    <w:p w:rsidR="00962077" w:rsidRDefault="00962077" w:rsidP="00F25BB3">
      <w:pPr>
        <w:jc w:val="both"/>
        <w:rPr>
          <w:b/>
          <w:bCs/>
          <w:sz w:val="28"/>
          <w:szCs w:val="28"/>
        </w:rPr>
      </w:pPr>
    </w:p>
    <w:p w:rsidR="00962077" w:rsidRDefault="00962077" w:rsidP="00F25BB3">
      <w:pPr>
        <w:jc w:val="both"/>
        <w:rPr>
          <w:b/>
          <w:bCs/>
          <w:sz w:val="28"/>
          <w:szCs w:val="28"/>
        </w:rPr>
      </w:pPr>
    </w:p>
    <w:p w:rsidR="00962077" w:rsidRDefault="00962077" w:rsidP="00F25BB3">
      <w:pPr>
        <w:jc w:val="both"/>
        <w:rPr>
          <w:b/>
          <w:bCs/>
          <w:sz w:val="28"/>
          <w:szCs w:val="28"/>
        </w:rPr>
      </w:pPr>
    </w:p>
    <w:p w:rsidR="00962077" w:rsidRDefault="00962077" w:rsidP="00F25BB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 Набережного</w:t>
      </w:r>
    </w:p>
    <w:p w:rsidR="00962077" w:rsidRDefault="00962077" w:rsidP="00F25BB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                                                         Н.Ю. Журавлева</w:t>
      </w:r>
    </w:p>
    <w:p w:rsidR="00962077" w:rsidRDefault="00962077" w:rsidP="00F25BB3">
      <w:pPr>
        <w:rPr>
          <w:sz w:val="28"/>
          <w:szCs w:val="28"/>
        </w:rPr>
      </w:pPr>
    </w:p>
    <w:p w:rsidR="00962077" w:rsidRDefault="00962077" w:rsidP="00F25BB3"/>
    <w:p w:rsidR="00962077" w:rsidRDefault="00962077" w:rsidP="00F25BB3"/>
    <w:p w:rsidR="00962077" w:rsidRDefault="00962077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p w:rsidR="00962077" w:rsidRPr="00CD291B" w:rsidRDefault="00962077" w:rsidP="00CD291B"/>
    <w:sectPr w:rsidR="00962077" w:rsidRPr="00CD291B" w:rsidSect="00EC0DA0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BB3"/>
    <w:rsid w:val="000916EA"/>
    <w:rsid w:val="000F6A57"/>
    <w:rsid w:val="00104EF3"/>
    <w:rsid w:val="001350D6"/>
    <w:rsid w:val="001A6B10"/>
    <w:rsid w:val="001A760C"/>
    <w:rsid w:val="00253490"/>
    <w:rsid w:val="003D2119"/>
    <w:rsid w:val="004D64A9"/>
    <w:rsid w:val="005435DA"/>
    <w:rsid w:val="00626F0A"/>
    <w:rsid w:val="00670F80"/>
    <w:rsid w:val="0070725C"/>
    <w:rsid w:val="00712D0B"/>
    <w:rsid w:val="007F259D"/>
    <w:rsid w:val="0080640A"/>
    <w:rsid w:val="00817946"/>
    <w:rsid w:val="00825198"/>
    <w:rsid w:val="008323FC"/>
    <w:rsid w:val="00841157"/>
    <w:rsid w:val="00850607"/>
    <w:rsid w:val="008934C8"/>
    <w:rsid w:val="00962077"/>
    <w:rsid w:val="00973411"/>
    <w:rsid w:val="009E4403"/>
    <w:rsid w:val="00A01645"/>
    <w:rsid w:val="00A47019"/>
    <w:rsid w:val="00AC0964"/>
    <w:rsid w:val="00B50962"/>
    <w:rsid w:val="00BB1CDC"/>
    <w:rsid w:val="00BF6C41"/>
    <w:rsid w:val="00C1384A"/>
    <w:rsid w:val="00C27EC0"/>
    <w:rsid w:val="00C54C1A"/>
    <w:rsid w:val="00CC5B21"/>
    <w:rsid w:val="00CD291B"/>
    <w:rsid w:val="00D13D95"/>
    <w:rsid w:val="00D14919"/>
    <w:rsid w:val="00D321C7"/>
    <w:rsid w:val="00E20B32"/>
    <w:rsid w:val="00E24153"/>
    <w:rsid w:val="00EC0878"/>
    <w:rsid w:val="00EC0DA0"/>
    <w:rsid w:val="00F25BB3"/>
    <w:rsid w:val="00FB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B3"/>
    <w:rPr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5BB3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5BB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157</Words>
  <Characters>899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2</cp:lastModifiedBy>
  <cp:revision>7</cp:revision>
  <cp:lastPrinted>2018-11-08T06:34:00Z</cp:lastPrinted>
  <dcterms:created xsi:type="dcterms:W3CDTF">2017-11-03T05:23:00Z</dcterms:created>
  <dcterms:modified xsi:type="dcterms:W3CDTF">2018-11-08T06:34:00Z</dcterms:modified>
</cp:coreProperties>
</file>